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268A456D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 </w:t>
      </w:r>
      <w:r w:rsidR="009A7022">
        <w:rPr>
          <w:b/>
          <w:sz w:val="24"/>
          <w:szCs w:val="24"/>
        </w:rPr>
        <w:t>III/27944 Semčice-Úherce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69296B6A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7B0B1A" w:rsidRPr="008B0BF1">
        <w:rPr>
          <w:sz w:val="24"/>
          <w:szCs w:val="24"/>
        </w:rPr>
        <w:t xml:space="preserve">silnice </w:t>
      </w:r>
      <w:r w:rsidR="007B0B1A" w:rsidRPr="00A41F8B">
        <w:rPr>
          <w:sz w:val="24"/>
          <w:szCs w:val="24"/>
        </w:rPr>
        <w:t>III/27</w:t>
      </w:r>
      <w:r w:rsidR="007B0B1A">
        <w:rPr>
          <w:sz w:val="24"/>
          <w:szCs w:val="24"/>
        </w:rPr>
        <w:t>944</w:t>
      </w:r>
      <w:r w:rsidR="007B0B1A" w:rsidRPr="00A41F8B">
        <w:rPr>
          <w:sz w:val="24"/>
          <w:szCs w:val="24"/>
        </w:rPr>
        <w:t xml:space="preserve"> od obce </w:t>
      </w:r>
      <w:r w:rsidR="007B0B1A">
        <w:rPr>
          <w:sz w:val="24"/>
          <w:szCs w:val="24"/>
        </w:rPr>
        <w:t>Semčice</w:t>
      </w:r>
      <w:r w:rsidR="007B0B1A" w:rsidRPr="00A41F8B">
        <w:rPr>
          <w:sz w:val="24"/>
          <w:szCs w:val="24"/>
        </w:rPr>
        <w:t xml:space="preserve"> do obce </w:t>
      </w:r>
      <w:r w:rsidR="007B0B1A">
        <w:rPr>
          <w:sz w:val="24"/>
          <w:szCs w:val="24"/>
        </w:rPr>
        <w:t>Úherce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37CCA8F1" w14:textId="77777777" w:rsidR="00DC5914" w:rsidRDefault="007748C9" w:rsidP="00DC5914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DC5914" w:rsidRPr="007748C9">
        <w:rPr>
          <w:sz w:val="24"/>
          <w:szCs w:val="24"/>
        </w:rPr>
        <w:t xml:space="preserve">km </w:t>
      </w:r>
      <w:r w:rsidR="00DC5914">
        <w:rPr>
          <w:sz w:val="24"/>
          <w:szCs w:val="24"/>
        </w:rPr>
        <w:t>8,850</w:t>
      </w:r>
      <w:r w:rsidR="00DC5914" w:rsidRPr="007748C9">
        <w:rPr>
          <w:sz w:val="24"/>
          <w:szCs w:val="24"/>
        </w:rPr>
        <w:t xml:space="preserve"> –</w:t>
      </w:r>
      <w:r w:rsidR="00DC5914">
        <w:rPr>
          <w:sz w:val="24"/>
          <w:szCs w:val="24"/>
        </w:rPr>
        <w:t xml:space="preserve"> 9,270 (</w:t>
      </w:r>
      <w:proofErr w:type="spellStart"/>
      <w:r w:rsidR="00DC5914">
        <w:rPr>
          <w:sz w:val="24"/>
          <w:szCs w:val="24"/>
        </w:rPr>
        <w:t>CleveRA</w:t>
      </w:r>
      <w:proofErr w:type="spellEnd"/>
      <w:r w:rsidR="00DC5914">
        <w:rPr>
          <w:sz w:val="24"/>
          <w:szCs w:val="24"/>
        </w:rPr>
        <w:t xml:space="preserve"> verze sítě 2107</w:t>
      </w:r>
      <w:r w:rsidR="00DC5914" w:rsidRPr="007748C9">
        <w:rPr>
          <w:sz w:val="24"/>
          <w:szCs w:val="24"/>
        </w:rPr>
        <w:t>)</w:t>
      </w:r>
    </w:p>
    <w:p w14:paraId="417A0A08" w14:textId="77777777" w:rsidR="00DC5914" w:rsidRPr="008900F9" w:rsidRDefault="00DC5914" w:rsidP="00DC5914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Pr="00CE7914">
        <w:rPr>
          <w:sz w:val="24"/>
          <w:szCs w:val="24"/>
        </w:rPr>
        <w:t>131</w:t>
      </w:r>
      <w:r>
        <w:rPr>
          <w:sz w:val="24"/>
          <w:szCs w:val="24"/>
        </w:rPr>
        <w:t>2</w:t>
      </w:r>
      <w:r w:rsidRPr="00CE7914">
        <w:rPr>
          <w:sz w:val="24"/>
          <w:szCs w:val="24"/>
        </w:rPr>
        <w:t>A</w:t>
      </w:r>
      <w:r>
        <w:rPr>
          <w:sz w:val="24"/>
          <w:szCs w:val="24"/>
        </w:rPr>
        <w:t>13</w:t>
      </w:r>
      <w:r w:rsidRPr="00CE7914">
        <w:rPr>
          <w:sz w:val="24"/>
          <w:szCs w:val="24"/>
        </w:rPr>
        <w:t>7</w:t>
      </w:r>
      <w:r>
        <w:rPr>
          <w:sz w:val="24"/>
          <w:szCs w:val="24"/>
        </w:rPr>
        <w:t xml:space="preserve"> a </w:t>
      </w:r>
      <w:r w:rsidRPr="00CE7914">
        <w:rPr>
          <w:sz w:val="24"/>
          <w:szCs w:val="24"/>
        </w:rPr>
        <w:t>1311A</w:t>
      </w:r>
      <w:r>
        <w:rPr>
          <w:sz w:val="24"/>
          <w:szCs w:val="24"/>
        </w:rPr>
        <w:t>138)</w:t>
      </w:r>
    </w:p>
    <w:p w14:paraId="01DF9EA4" w14:textId="77777777" w:rsidR="00DC5914" w:rsidRDefault="00DC5914" w:rsidP="00DC5914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</w:t>
      </w:r>
      <w:r>
        <w:rPr>
          <w:sz w:val="24"/>
          <w:szCs w:val="24"/>
        </w:rPr>
        <w:t xml:space="preserve"> 42</w:t>
      </w:r>
      <w:r w:rsidRPr="007748C9">
        <w:rPr>
          <w:sz w:val="24"/>
          <w:szCs w:val="24"/>
        </w:rPr>
        <w:t xml:space="preserve">0 </w:t>
      </w:r>
      <w:proofErr w:type="gramStart"/>
      <w:r w:rsidRPr="007748C9">
        <w:rPr>
          <w:sz w:val="24"/>
          <w:szCs w:val="24"/>
        </w:rPr>
        <w:t xml:space="preserve">m,  </w:t>
      </w:r>
      <w:proofErr w:type="spellStart"/>
      <w:r w:rsidRPr="007748C9">
        <w:rPr>
          <w:sz w:val="24"/>
          <w:szCs w:val="24"/>
        </w:rPr>
        <w:t>prům</w:t>
      </w:r>
      <w:proofErr w:type="spellEnd"/>
      <w:r w:rsidRPr="007748C9">
        <w:rPr>
          <w:sz w:val="24"/>
          <w:szCs w:val="24"/>
        </w:rPr>
        <w:t>.</w:t>
      </w:r>
      <w:proofErr w:type="gramEnd"/>
      <w:r w:rsidRPr="007748C9">
        <w:rPr>
          <w:sz w:val="24"/>
          <w:szCs w:val="24"/>
        </w:rPr>
        <w:t xml:space="preserve"> šířka </w:t>
      </w:r>
      <w:r>
        <w:rPr>
          <w:sz w:val="24"/>
          <w:szCs w:val="24"/>
        </w:rPr>
        <w:t>6,5</w:t>
      </w:r>
      <w:r w:rsidRPr="007748C9">
        <w:rPr>
          <w:sz w:val="24"/>
          <w:szCs w:val="24"/>
        </w:rPr>
        <w:t xml:space="preserve"> m, plocha </w:t>
      </w:r>
      <w:r>
        <w:rPr>
          <w:sz w:val="24"/>
          <w:szCs w:val="24"/>
        </w:rPr>
        <w:t>2 730</w:t>
      </w:r>
      <w:r w:rsidRPr="007748C9">
        <w:rPr>
          <w:sz w:val="24"/>
          <w:szCs w:val="24"/>
        </w:rPr>
        <w:t xml:space="preserve"> m2</w:t>
      </w:r>
    </w:p>
    <w:p w14:paraId="77C78A3C" w14:textId="7AD5A2DC" w:rsidR="005D466A" w:rsidRDefault="005D466A" w:rsidP="00DC5914">
      <w:pPr>
        <w:ind w:left="2124" w:hanging="2124"/>
        <w:rPr>
          <w:b/>
          <w:bCs/>
          <w:sz w:val="24"/>
          <w:szCs w:val="24"/>
        </w:rPr>
      </w:pPr>
    </w:p>
    <w:p w14:paraId="20756231" w14:textId="12906666" w:rsidR="003462DB" w:rsidRDefault="00FB557B" w:rsidP="005D466A">
      <w:pPr>
        <w:ind w:left="2124" w:hanging="2124"/>
        <w:rPr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0" distR="0" wp14:anchorId="48B50CA1" wp14:editId="64B25174">
            <wp:extent cx="5478011" cy="3571875"/>
            <wp:effectExtent l="0" t="0" r="8890" b="0"/>
            <wp:docPr id="1943416838" name="Obrázek 1" descr="Obsah obrázku mapa, text, diagram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416838" name="Obrázek 1" descr="Obsah obrázku mapa, text, diagram, Plán&#10;&#10;Popis byl vytvořen automaticky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4184" cy="3582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903C6" w14:textId="5E80F7ED" w:rsidR="007D78E8" w:rsidRPr="007748C9" w:rsidRDefault="007D78E8" w:rsidP="005D466A">
      <w:pPr>
        <w:ind w:left="2124" w:hanging="2124"/>
        <w:rPr>
          <w:sz w:val="24"/>
          <w:szCs w:val="24"/>
        </w:rPr>
      </w:pPr>
    </w:p>
    <w:p w14:paraId="3E23CA35" w14:textId="23528F49" w:rsidR="00A576A3" w:rsidRPr="00A576A3" w:rsidRDefault="00A576A3" w:rsidP="007D78E8">
      <w:pPr>
        <w:ind w:left="2124" w:hanging="2124"/>
        <w:rPr>
          <w:bCs/>
          <w:sz w:val="24"/>
          <w:szCs w:val="24"/>
        </w:rPr>
      </w:pPr>
    </w:p>
    <w:p w14:paraId="667FF4BF" w14:textId="7934B182" w:rsidR="00FF3BB0" w:rsidRPr="007748C9" w:rsidRDefault="00FF3BB0" w:rsidP="00E230D3">
      <w:pPr>
        <w:ind w:left="2124" w:hanging="2124"/>
        <w:jc w:val="center"/>
        <w:rPr>
          <w:sz w:val="24"/>
          <w:szCs w:val="24"/>
        </w:rPr>
      </w:pPr>
    </w:p>
    <w:p w14:paraId="4EFE3FC1" w14:textId="2DC58CE3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5A65370" w14:textId="77777777" w:rsidR="0043508B" w:rsidRDefault="0043508B" w:rsidP="007748C9">
      <w:pPr>
        <w:jc w:val="both"/>
        <w:rPr>
          <w:b/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4C5F7B81" w14:textId="77777777" w:rsidR="002C772A" w:rsidRPr="007748C9" w:rsidRDefault="002C772A" w:rsidP="002C772A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Jedná se o komunikaci I</w:t>
      </w:r>
      <w:r>
        <w:rPr>
          <w:sz w:val="24"/>
          <w:szCs w:val="24"/>
        </w:rPr>
        <w:t>I</w:t>
      </w:r>
      <w:r w:rsidRPr="007748C9">
        <w:rPr>
          <w:sz w:val="24"/>
          <w:szCs w:val="24"/>
        </w:rPr>
        <w:t xml:space="preserve">I. třídy, </w:t>
      </w:r>
      <w:r>
        <w:rPr>
          <w:sz w:val="24"/>
          <w:szCs w:val="24"/>
        </w:rPr>
        <w:t xml:space="preserve">mezi obcemi Semčice a Úherce. </w:t>
      </w:r>
      <w:r w:rsidRPr="007748C9">
        <w:rPr>
          <w:sz w:val="24"/>
          <w:szCs w:val="24"/>
        </w:rPr>
        <w:t xml:space="preserve">Tento úsek dlouhý </w:t>
      </w:r>
      <w:r>
        <w:rPr>
          <w:sz w:val="24"/>
          <w:szCs w:val="24"/>
        </w:rPr>
        <w:t>42</w:t>
      </w:r>
      <w:r w:rsidRPr="007748C9">
        <w:rPr>
          <w:sz w:val="24"/>
          <w:szCs w:val="24"/>
        </w:rPr>
        <w:t xml:space="preserve">0 m je značně nerovný po častých opravách. Vozovka vykazuje poruchy typické pro staré vyžilé </w:t>
      </w:r>
      <w:proofErr w:type="gramStart"/>
      <w:r w:rsidRPr="007748C9">
        <w:rPr>
          <w:sz w:val="24"/>
          <w:szCs w:val="24"/>
        </w:rPr>
        <w:t>vozovky</w:t>
      </w:r>
      <w:proofErr w:type="gramEnd"/>
      <w:r w:rsidRPr="007748C9">
        <w:rPr>
          <w:sz w:val="24"/>
          <w:szCs w:val="24"/>
        </w:rPr>
        <w:t xml:space="preserve"> tj. síťový rozpad, ztráta makro a </w:t>
      </w:r>
      <w:proofErr w:type="spellStart"/>
      <w:r w:rsidRPr="007748C9">
        <w:rPr>
          <w:sz w:val="24"/>
          <w:szCs w:val="24"/>
        </w:rPr>
        <w:t>mikrotextury</w:t>
      </w:r>
      <w:proofErr w:type="spellEnd"/>
      <w:r w:rsidRPr="007748C9">
        <w:rPr>
          <w:sz w:val="24"/>
          <w:szCs w:val="24"/>
        </w:rPr>
        <w:t>, výtluky apod. Jedná se o silnici s autobusovou dopravou a velkou intenzitou ostatní dopravy.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63500E86" w14:textId="77777777" w:rsidR="002C772A" w:rsidRDefault="002C772A" w:rsidP="001075A5">
      <w:pPr>
        <w:jc w:val="both"/>
        <w:rPr>
          <w:b/>
          <w:sz w:val="24"/>
          <w:szCs w:val="24"/>
        </w:rPr>
      </w:pPr>
    </w:p>
    <w:p w14:paraId="660E1098" w14:textId="6CF08CA2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1FDB967B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komunikací II</w:t>
      </w:r>
      <w:r w:rsidR="002C772A">
        <w:rPr>
          <w:sz w:val="24"/>
          <w:szCs w:val="24"/>
        </w:rPr>
        <w:t>I/27944.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458E2755" w14:textId="77777777" w:rsidR="00122637" w:rsidRDefault="00122637" w:rsidP="007748C9">
      <w:pPr>
        <w:jc w:val="both"/>
        <w:rPr>
          <w:b/>
          <w:sz w:val="24"/>
          <w:szCs w:val="24"/>
        </w:rPr>
      </w:pPr>
    </w:p>
    <w:p w14:paraId="27B9793E" w14:textId="4FDBFD3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3726BC06" w14:textId="2E4F136B" w:rsidR="00507563" w:rsidRDefault="00507563" w:rsidP="00507563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povrchu silnice v daném úseku. </w:t>
      </w:r>
      <w:r w:rsidRPr="00B14D7E">
        <w:rPr>
          <w:sz w:val="24"/>
          <w:szCs w:val="24"/>
        </w:rPr>
        <w:t xml:space="preserve">Bude provedena realizace </w:t>
      </w:r>
      <w:r w:rsidRPr="0095739F">
        <w:rPr>
          <w:sz w:val="24"/>
          <w:szCs w:val="24"/>
        </w:rPr>
        <w:t xml:space="preserve">frézování </w:t>
      </w:r>
      <w:r>
        <w:rPr>
          <w:sz w:val="24"/>
          <w:szCs w:val="24"/>
        </w:rPr>
        <w:t>zápichů na začátku a konci úseku</w:t>
      </w:r>
      <w:r w:rsidRPr="0095739F">
        <w:rPr>
          <w:sz w:val="24"/>
          <w:szCs w:val="24"/>
        </w:rPr>
        <w:t xml:space="preserve">, </w:t>
      </w:r>
      <w:r w:rsidRPr="00B14D7E">
        <w:rPr>
          <w:sz w:val="24"/>
          <w:szCs w:val="24"/>
        </w:rPr>
        <w:t>vyrovnávka asfaltovým betonem pro ložní vrstvy ACL 16+, 16</w:t>
      </w:r>
      <w:proofErr w:type="gramStart"/>
      <w:r w:rsidRPr="00B14D7E">
        <w:rPr>
          <w:sz w:val="24"/>
          <w:szCs w:val="24"/>
        </w:rPr>
        <w:t xml:space="preserve">S </w:t>
      </w:r>
      <w:r>
        <w:rPr>
          <w:sz w:val="24"/>
          <w:szCs w:val="24"/>
        </w:rPr>
        <w:t xml:space="preserve"> </w:t>
      </w:r>
      <w:r w:rsidRPr="00B14D7E">
        <w:rPr>
          <w:sz w:val="24"/>
          <w:szCs w:val="24"/>
        </w:rPr>
        <w:t>a</w:t>
      </w:r>
      <w:proofErr w:type="gramEnd"/>
      <w:r w:rsidRPr="00B14D7E">
        <w:rPr>
          <w:sz w:val="24"/>
          <w:szCs w:val="24"/>
        </w:rPr>
        <w:t xml:space="preserve"> asfaltový beton pro obrusné vrstvy ACO 11+, 11S, </w:t>
      </w:r>
      <w:proofErr w:type="spellStart"/>
      <w:r w:rsidRPr="00B14D7E">
        <w:rPr>
          <w:sz w:val="24"/>
          <w:szCs w:val="24"/>
        </w:rPr>
        <w:t>tl</w:t>
      </w:r>
      <w:proofErr w:type="spellEnd"/>
      <w:r w:rsidRPr="00B14D7E">
        <w:rPr>
          <w:sz w:val="24"/>
          <w:szCs w:val="24"/>
        </w:rPr>
        <w:t>. 50mm</w:t>
      </w:r>
      <w:r>
        <w:rPr>
          <w:sz w:val="24"/>
          <w:szCs w:val="24"/>
        </w:rPr>
        <w:t>, včetně spojovacích postřiků,</w:t>
      </w:r>
      <w:r w:rsidRPr="0095739F">
        <w:rPr>
          <w:sz w:val="24"/>
          <w:szCs w:val="24"/>
        </w:rPr>
        <w:t xml:space="preserve"> </w:t>
      </w:r>
      <w:r>
        <w:rPr>
          <w:sz w:val="24"/>
          <w:szCs w:val="24"/>
        </w:rPr>
        <w:t>ošetření spár,</w:t>
      </w:r>
      <w:r w:rsidR="00AB17D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hloubení příkopů, </w:t>
      </w:r>
      <w:r w:rsidRPr="0095739F">
        <w:rPr>
          <w:sz w:val="24"/>
          <w:szCs w:val="24"/>
        </w:rPr>
        <w:t>odstranění navýšených  krajnic</w:t>
      </w:r>
      <w:r w:rsidRPr="00DA073E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Pr="0095739F">
        <w:rPr>
          <w:sz w:val="24"/>
          <w:szCs w:val="24"/>
        </w:rPr>
        <w:t xml:space="preserve"> zřízení nových</w:t>
      </w:r>
      <w:r>
        <w:rPr>
          <w:sz w:val="24"/>
          <w:szCs w:val="24"/>
        </w:rPr>
        <w:t xml:space="preserve"> z R-materiálu. Dále</w:t>
      </w:r>
      <w:r w:rsidRPr="0095739F">
        <w:rPr>
          <w:sz w:val="24"/>
          <w:szCs w:val="24"/>
        </w:rPr>
        <w:t xml:space="preserve"> zřízení VDZ </w:t>
      </w:r>
      <w:r>
        <w:rPr>
          <w:sz w:val="24"/>
          <w:szCs w:val="24"/>
        </w:rPr>
        <w:t xml:space="preserve">barva </w:t>
      </w:r>
      <w:r w:rsidRPr="0095739F">
        <w:rPr>
          <w:sz w:val="24"/>
          <w:szCs w:val="24"/>
        </w:rPr>
        <w:t>(vodící proužky</w:t>
      </w:r>
      <w:r>
        <w:rPr>
          <w:sz w:val="24"/>
          <w:szCs w:val="24"/>
        </w:rPr>
        <w:t xml:space="preserve"> 12,5cm</w:t>
      </w:r>
      <w:r w:rsidRPr="0095739F">
        <w:rPr>
          <w:sz w:val="24"/>
          <w:szCs w:val="24"/>
        </w:rPr>
        <w:t>)</w:t>
      </w:r>
      <w:r>
        <w:rPr>
          <w:sz w:val="24"/>
          <w:szCs w:val="24"/>
        </w:rPr>
        <w:t>.</w:t>
      </w:r>
      <w:r w:rsidRPr="0095739F">
        <w:rPr>
          <w:sz w:val="24"/>
          <w:szCs w:val="24"/>
        </w:rPr>
        <w:t xml:space="preserve"> </w:t>
      </w:r>
      <w:r>
        <w:rPr>
          <w:sz w:val="24"/>
          <w:szCs w:val="24"/>
        </w:rPr>
        <w:t>Předpokládá se úplná uzavírka.</w:t>
      </w:r>
    </w:p>
    <w:p w14:paraId="222C6BC6" w14:textId="2AAADCA0" w:rsidR="00D46472" w:rsidRDefault="002F29D8" w:rsidP="00D46472">
      <w:pPr>
        <w:jc w:val="both"/>
        <w:rPr>
          <w:sz w:val="24"/>
          <w:szCs w:val="24"/>
        </w:rPr>
      </w:pPr>
      <w:r>
        <w:rPr>
          <w:sz w:val="24"/>
          <w:szCs w:val="24"/>
        </w:rPr>
        <w:t>S</w:t>
      </w:r>
      <w:r w:rsidR="00D46472" w:rsidRPr="000C7B06">
        <w:rPr>
          <w:sz w:val="24"/>
          <w:szCs w:val="24"/>
        </w:rPr>
        <w:t>oučástí stavby je návrh, projednání a realizace DIO.</w:t>
      </w:r>
    </w:p>
    <w:p w14:paraId="7BDE30A8" w14:textId="7EA6D782" w:rsidR="009652BF" w:rsidRPr="009652BF" w:rsidRDefault="00D46472" w:rsidP="009652BF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="009652BF" w:rsidRPr="009652BF">
        <w:rPr>
          <w:sz w:val="24"/>
          <w:szCs w:val="24"/>
        </w:rPr>
        <w:t xml:space="preserve">, odpady budou likvidovány v souladu s platnou legislativou. </w:t>
      </w:r>
    </w:p>
    <w:p w14:paraId="4358BD5B" w14:textId="77777777" w:rsidR="00952777" w:rsidRDefault="00952777" w:rsidP="00952777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15FD92AC" w:rsidR="00D46472" w:rsidRPr="000B28F7" w:rsidRDefault="00D46472" w:rsidP="00D46472">
      <w:pPr>
        <w:jc w:val="both"/>
        <w:rPr>
          <w:sz w:val="24"/>
          <w:szCs w:val="24"/>
        </w:rPr>
      </w:pPr>
    </w:p>
    <w:p w14:paraId="20A4167F" w14:textId="26FECBEC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proofErr w:type="gramStart"/>
      <w:r w:rsidRPr="00495E8F">
        <w:rPr>
          <w:sz w:val="24"/>
          <w:szCs w:val="24"/>
        </w:rPr>
        <w:t>–  předpoklad</w:t>
      </w:r>
      <w:proofErr w:type="gramEnd"/>
      <w:r w:rsidRPr="00495E8F">
        <w:rPr>
          <w:sz w:val="24"/>
          <w:szCs w:val="24"/>
        </w:rPr>
        <w:t xml:space="preserve"> </w:t>
      </w:r>
      <w:r w:rsidR="00AB17DA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F35C4C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85DD588" w14:textId="57A398C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</w:t>
      </w:r>
      <w:proofErr w:type="gramStart"/>
      <w:r w:rsidRPr="007748C9">
        <w:rPr>
          <w:b/>
          <w:sz w:val="24"/>
          <w:szCs w:val="24"/>
        </w:rPr>
        <w:t xml:space="preserve">financování:  </w:t>
      </w:r>
      <w:r w:rsidR="00AD500B" w:rsidRPr="00C73E72">
        <w:rPr>
          <w:sz w:val="24"/>
          <w:szCs w:val="24"/>
        </w:rPr>
        <w:t>Škody</w:t>
      </w:r>
      <w:proofErr w:type="gramEnd"/>
      <w:r w:rsidR="00AD500B" w:rsidRPr="00C73E72">
        <w:rPr>
          <w:sz w:val="24"/>
          <w:szCs w:val="24"/>
        </w:rPr>
        <w:t xml:space="preserve"> po zimě 2024 JÚ 10068</w:t>
      </w:r>
      <w:r w:rsidRPr="00C73E72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7047D0D0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12765">
        <w:rPr>
          <w:sz w:val="24"/>
          <w:szCs w:val="24"/>
        </w:rPr>
        <w:t>měsíční</w:t>
      </w:r>
    </w:p>
    <w:p w14:paraId="6C53A4E3" w14:textId="77777777" w:rsidR="008A694B" w:rsidRPr="008A694B" w:rsidRDefault="008A694B" w:rsidP="008A694B">
      <w:pPr>
        <w:pStyle w:val="Zkladntext"/>
        <w:rPr>
          <w:bCs/>
          <w:sz w:val="24"/>
          <w:szCs w:val="24"/>
        </w:rPr>
      </w:pPr>
      <w:r w:rsidRPr="008A694B">
        <w:rPr>
          <w:bCs/>
          <w:sz w:val="24"/>
          <w:szCs w:val="24"/>
        </w:rPr>
        <w:t>Faktura bude vystavena měsíčně, a to v návaznosti na skutečně provedené práce dle stavebního deníku.</w:t>
      </w:r>
    </w:p>
    <w:p w14:paraId="5FE99080" w14:textId="77777777" w:rsidR="008A694B" w:rsidRPr="008A694B" w:rsidRDefault="008A694B" w:rsidP="008A694B">
      <w:pPr>
        <w:pStyle w:val="Zkladntext"/>
        <w:rPr>
          <w:bCs/>
          <w:sz w:val="24"/>
          <w:szCs w:val="24"/>
        </w:rPr>
      </w:pPr>
      <w:r w:rsidRPr="008A694B">
        <w:rPr>
          <w:bCs/>
          <w:sz w:val="24"/>
          <w:szCs w:val="24"/>
        </w:rPr>
        <w:t xml:space="preserve">Předání dokončené stavby proběhne po kompletním dokončení stavebních prací a po předání řádně vedených dokladů (stavební deník, vážní lístky – asfalty, zkoušky, </w:t>
      </w:r>
      <w:proofErr w:type="gramStart"/>
      <w:r w:rsidRPr="008A694B">
        <w:rPr>
          <w:bCs/>
          <w:sz w:val="24"/>
          <w:szCs w:val="24"/>
        </w:rPr>
        <w:t>atesty,</w:t>
      </w:r>
      <w:proofErr w:type="gramEnd"/>
      <w:r w:rsidRPr="008A694B">
        <w:rPr>
          <w:bCs/>
          <w:sz w:val="24"/>
          <w:szCs w:val="24"/>
        </w:rPr>
        <w:t xml:space="preserve"> apod.).</w:t>
      </w:r>
    </w:p>
    <w:p w14:paraId="5674F5A3" w14:textId="77777777" w:rsidR="00E36655" w:rsidRDefault="00E36655" w:rsidP="00A500AD">
      <w:pPr>
        <w:pStyle w:val="Zkladntext"/>
        <w:rPr>
          <w:b/>
          <w:sz w:val="24"/>
          <w:szCs w:val="24"/>
        </w:rPr>
      </w:pPr>
    </w:p>
    <w:p w14:paraId="197669C2" w14:textId="566AB37F" w:rsidR="007748C9" w:rsidRPr="00A500AD" w:rsidRDefault="007748C9" w:rsidP="00A500AD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D55B1A">
        <w:rPr>
          <w:rFonts w:ascii="Arial" w:hAnsi="Arial"/>
        </w:rPr>
        <w:br w:type="textWrapping" w:clear="all"/>
      </w:r>
    </w:p>
    <w:p w14:paraId="541C39F9" w14:textId="44D779AC" w:rsidR="00770E90" w:rsidRDefault="00E36655" w:rsidP="00311852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19639EEB" wp14:editId="1DD46947">
            <wp:extent cx="5438775" cy="3200400"/>
            <wp:effectExtent l="0" t="0" r="9525" b="0"/>
            <wp:docPr id="1519534584" name="Obrázek 1" descr="Obsah obrázku venku, obloha, tráv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534584" name="Obrázek 1" descr="Obsah obrázku venku, obloha, tráva, silnice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2725" cy="3214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A6569" w14:textId="149AE48F" w:rsidR="00547EA5" w:rsidRDefault="00547EA5" w:rsidP="007748C9">
      <w:pPr>
        <w:jc w:val="both"/>
        <w:rPr>
          <w:b/>
          <w:sz w:val="24"/>
          <w:szCs w:val="24"/>
        </w:rPr>
      </w:pPr>
    </w:p>
    <w:p w14:paraId="76CAB3DB" w14:textId="67C423DE" w:rsidR="00984F50" w:rsidRDefault="00984F50" w:rsidP="004056AE">
      <w:pPr>
        <w:rPr>
          <w:b/>
          <w:sz w:val="24"/>
          <w:szCs w:val="24"/>
        </w:rPr>
      </w:pPr>
    </w:p>
    <w:p w14:paraId="7B373335" w14:textId="65A1A982" w:rsidR="00547EA5" w:rsidRDefault="00547EA5" w:rsidP="007748C9">
      <w:pPr>
        <w:jc w:val="both"/>
        <w:rPr>
          <w:b/>
          <w:sz w:val="24"/>
          <w:szCs w:val="24"/>
        </w:rPr>
      </w:pPr>
    </w:p>
    <w:p w14:paraId="3D06E455" w14:textId="1BCA2813" w:rsidR="00622D0C" w:rsidRDefault="00622D0C" w:rsidP="00474A1C">
      <w:pPr>
        <w:jc w:val="center"/>
        <w:rPr>
          <w:b/>
          <w:sz w:val="24"/>
          <w:szCs w:val="24"/>
        </w:rPr>
      </w:pPr>
    </w:p>
    <w:p w14:paraId="2F4530F9" w14:textId="201A4F4A" w:rsidR="001B17AD" w:rsidRDefault="00F02613" w:rsidP="007748C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2C60975C" wp14:editId="109B7739">
            <wp:extent cx="5429250" cy="4071797"/>
            <wp:effectExtent l="0" t="0" r="0" b="5080"/>
            <wp:docPr id="1837207000" name="Obrázek 5" descr="Obsah obrázku venku, obloha, silnice, Povrch vo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207000" name="Obrázek 5" descr="Obsah obrázku venku, obloha, silnice, Povrch vozovky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4432" cy="4075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DC9F0" w14:textId="77777777" w:rsidR="001B17AD" w:rsidRDefault="001B17AD" w:rsidP="007748C9">
      <w:pPr>
        <w:jc w:val="both"/>
        <w:rPr>
          <w:b/>
          <w:sz w:val="24"/>
          <w:szCs w:val="24"/>
        </w:rPr>
      </w:pPr>
    </w:p>
    <w:p w14:paraId="46D07511" w14:textId="77777777" w:rsidR="007567ED" w:rsidRDefault="007567ED" w:rsidP="007748C9">
      <w:pPr>
        <w:jc w:val="both"/>
        <w:rPr>
          <w:b/>
          <w:sz w:val="24"/>
          <w:szCs w:val="24"/>
        </w:rPr>
      </w:pPr>
    </w:p>
    <w:p w14:paraId="6EC40540" w14:textId="61C7BDFD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50B22DE9" w14:textId="77777777" w:rsidR="001C62C4" w:rsidRPr="001D3C1D" w:rsidRDefault="001C62C4" w:rsidP="001C62C4">
      <w:pPr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Ing.MilanBláha</w:t>
      </w:r>
      <w:proofErr w:type="spellEnd"/>
      <w:r w:rsidRPr="001D3C1D">
        <w:rPr>
          <w:sz w:val="24"/>
          <w:szCs w:val="24"/>
        </w:rPr>
        <w:t>, provozní cestmistr, tel: 736 623 7</w:t>
      </w:r>
      <w:r>
        <w:rPr>
          <w:sz w:val="24"/>
          <w:szCs w:val="24"/>
        </w:rPr>
        <w:t>3</w:t>
      </w:r>
      <w:r w:rsidRPr="001D3C1D">
        <w:rPr>
          <w:sz w:val="24"/>
          <w:szCs w:val="24"/>
        </w:rPr>
        <w:t xml:space="preserve">1, email: </w:t>
      </w:r>
      <w:hyperlink r:id="rId11" w:history="1">
        <w:r w:rsidRPr="004E273E">
          <w:rPr>
            <w:rStyle w:val="Hypertextovodkaz"/>
            <w:sz w:val="24"/>
            <w:szCs w:val="24"/>
          </w:rPr>
          <w:t>milan.blaha@ksus.cz</w:t>
        </w:r>
      </w:hyperlink>
    </w:p>
    <w:p w14:paraId="2C50497C" w14:textId="2F3EAE30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="00906E9A" w:rsidRPr="00CD2003">
          <w:rPr>
            <w:rStyle w:val="Hypertextovodkaz"/>
            <w:sz w:val="24"/>
            <w:szCs w:val="24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0E75AD31" w:rsidR="007748C9" w:rsidRPr="007748C9" w:rsidRDefault="007748C9" w:rsidP="007748C9">
      <w:pPr>
        <w:rPr>
          <w:bCs/>
          <w:sz w:val="24"/>
          <w:szCs w:val="24"/>
        </w:rPr>
      </w:pPr>
      <w:proofErr w:type="gramStart"/>
      <w:r w:rsidRPr="007748C9">
        <w:rPr>
          <w:sz w:val="24"/>
          <w:szCs w:val="24"/>
        </w:rPr>
        <w:t xml:space="preserve">Zpracoval:  </w:t>
      </w:r>
      <w:r w:rsidR="007567ED">
        <w:rPr>
          <w:sz w:val="24"/>
          <w:szCs w:val="24"/>
        </w:rPr>
        <w:t>Tomáš</w:t>
      </w:r>
      <w:proofErr w:type="gramEnd"/>
      <w:r w:rsidR="007567ED">
        <w:rPr>
          <w:sz w:val="24"/>
          <w:szCs w:val="24"/>
        </w:rPr>
        <w:t xml:space="preserve">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045253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FDF9CE" w14:textId="77777777" w:rsidR="00045253" w:rsidRDefault="00045253">
      <w:r>
        <w:separator/>
      </w:r>
    </w:p>
  </w:endnote>
  <w:endnote w:type="continuationSeparator" w:id="0">
    <w:p w14:paraId="797958CF" w14:textId="77777777" w:rsidR="00045253" w:rsidRDefault="000452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466BC2" w14:textId="77777777" w:rsidR="00045253" w:rsidRDefault="00045253">
      <w:r>
        <w:separator/>
      </w:r>
    </w:p>
  </w:footnote>
  <w:footnote w:type="continuationSeparator" w:id="0">
    <w:p w14:paraId="642B76FF" w14:textId="77777777" w:rsidR="00045253" w:rsidRDefault="000452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71128758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1AC6"/>
    <w:rsid w:val="00002D24"/>
    <w:rsid w:val="00003C3F"/>
    <w:rsid w:val="00004CEF"/>
    <w:rsid w:val="00006278"/>
    <w:rsid w:val="00013014"/>
    <w:rsid w:val="000141E2"/>
    <w:rsid w:val="00014593"/>
    <w:rsid w:val="00015B51"/>
    <w:rsid w:val="00017EC9"/>
    <w:rsid w:val="00021B06"/>
    <w:rsid w:val="00024701"/>
    <w:rsid w:val="00033108"/>
    <w:rsid w:val="000358D7"/>
    <w:rsid w:val="00037A8C"/>
    <w:rsid w:val="00041252"/>
    <w:rsid w:val="00045253"/>
    <w:rsid w:val="00046972"/>
    <w:rsid w:val="00047364"/>
    <w:rsid w:val="000479F9"/>
    <w:rsid w:val="00047C11"/>
    <w:rsid w:val="0006137F"/>
    <w:rsid w:val="00070F17"/>
    <w:rsid w:val="000746BE"/>
    <w:rsid w:val="0008134A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C6107"/>
    <w:rsid w:val="000E7B02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47C"/>
    <w:rsid w:val="00111A3C"/>
    <w:rsid w:val="0011388A"/>
    <w:rsid w:val="00115AC1"/>
    <w:rsid w:val="00122637"/>
    <w:rsid w:val="00135344"/>
    <w:rsid w:val="0013578E"/>
    <w:rsid w:val="00136D5E"/>
    <w:rsid w:val="00154440"/>
    <w:rsid w:val="00154820"/>
    <w:rsid w:val="00154B47"/>
    <w:rsid w:val="00193784"/>
    <w:rsid w:val="001B17AD"/>
    <w:rsid w:val="001B1ED8"/>
    <w:rsid w:val="001B5039"/>
    <w:rsid w:val="001C0200"/>
    <w:rsid w:val="001C4A88"/>
    <w:rsid w:val="001C62C4"/>
    <w:rsid w:val="001D2C97"/>
    <w:rsid w:val="001D39F9"/>
    <w:rsid w:val="001D3A3F"/>
    <w:rsid w:val="001D3C1D"/>
    <w:rsid w:val="001D5040"/>
    <w:rsid w:val="001E2C25"/>
    <w:rsid w:val="001E4D37"/>
    <w:rsid w:val="001F10B2"/>
    <w:rsid w:val="001F5286"/>
    <w:rsid w:val="00212DCB"/>
    <w:rsid w:val="0021625D"/>
    <w:rsid w:val="00221E9C"/>
    <w:rsid w:val="00230FB5"/>
    <w:rsid w:val="00240524"/>
    <w:rsid w:val="00241168"/>
    <w:rsid w:val="00244454"/>
    <w:rsid w:val="00257003"/>
    <w:rsid w:val="00260177"/>
    <w:rsid w:val="002628CA"/>
    <w:rsid w:val="00265221"/>
    <w:rsid w:val="00266FF2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C772A"/>
    <w:rsid w:val="002E03D5"/>
    <w:rsid w:val="002F237C"/>
    <w:rsid w:val="002F29D8"/>
    <w:rsid w:val="00301838"/>
    <w:rsid w:val="00301D64"/>
    <w:rsid w:val="003056A5"/>
    <w:rsid w:val="00311852"/>
    <w:rsid w:val="00315694"/>
    <w:rsid w:val="00324059"/>
    <w:rsid w:val="00330CCD"/>
    <w:rsid w:val="00334FDC"/>
    <w:rsid w:val="00340320"/>
    <w:rsid w:val="00343E01"/>
    <w:rsid w:val="00345B9E"/>
    <w:rsid w:val="003462DB"/>
    <w:rsid w:val="003472F3"/>
    <w:rsid w:val="00347F9F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4DB8"/>
    <w:rsid w:val="003867A0"/>
    <w:rsid w:val="00386F99"/>
    <w:rsid w:val="00387BCB"/>
    <w:rsid w:val="00394CDC"/>
    <w:rsid w:val="003A50BB"/>
    <w:rsid w:val="003B3C2B"/>
    <w:rsid w:val="003B65A9"/>
    <w:rsid w:val="003D2CE4"/>
    <w:rsid w:val="003D6CBA"/>
    <w:rsid w:val="003D6D35"/>
    <w:rsid w:val="003D7035"/>
    <w:rsid w:val="003D70C7"/>
    <w:rsid w:val="003E0721"/>
    <w:rsid w:val="003F3190"/>
    <w:rsid w:val="003F386D"/>
    <w:rsid w:val="00402A9D"/>
    <w:rsid w:val="004056AE"/>
    <w:rsid w:val="00430DE7"/>
    <w:rsid w:val="0043508B"/>
    <w:rsid w:val="00435477"/>
    <w:rsid w:val="004429D0"/>
    <w:rsid w:val="00446BD7"/>
    <w:rsid w:val="004516E7"/>
    <w:rsid w:val="00453044"/>
    <w:rsid w:val="00456892"/>
    <w:rsid w:val="004628B8"/>
    <w:rsid w:val="00463CD7"/>
    <w:rsid w:val="00464B57"/>
    <w:rsid w:val="00466026"/>
    <w:rsid w:val="004734B7"/>
    <w:rsid w:val="00474A1C"/>
    <w:rsid w:val="0047704F"/>
    <w:rsid w:val="004858C1"/>
    <w:rsid w:val="00495E8F"/>
    <w:rsid w:val="00497A88"/>
    <w:rsid w:val="004A7ED8"/>
    <w:rsid w:val="004B4753"/>
    <w:rsid w:val="004C1D60"/>
    <w:rsid w:val="004D01CC"/>
    <w:rsid w:val="00500200"/>
    <w:rsid w:val="00500332"/>
    <w:rsid w:val="00507563"/>
    <w:rsid w:val="005075B8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604A"/>
    <w:rsid w:val="005825C9"/>
    <w:rsid w:val="00594D9C"/>
    <w:rsid w:val="00597395"/>
    <w:rsid w:val="005A40D8"/>
    <w:rsid w:val="005A459E"/>
    <w:rsid w:val="005A5410"/>
    <w:rsid w:val="005C535E"/>
    <w:rsid w:val="005D466A"/>
    <w:rsid w:val="005D473D"/>
    <w:rsid w:val="005E5B94"/>
    <w:rsid w:val="005F061A"/>
    <w:rsid w:val="00604ABC"/>
    <w:rsid w:val="006117AB"/>
    <w:rsid w:val="00620A2E"/>
    <w:rsid w:val="00622D0C"/>
    <w:rsid w:val="00626B1D"/>
    <w:rsid w:val="00626CF2"/>
    <w:rsid w:val="00633449"/>
    <w:rsid w:val="006337B2"/>
    <w:rsid w:val="0063386A"/>
    <w:rsid w:val="006374CB"/>
    <w:rsid w:val="00660FE2"/>
    <w:rsid w:val="00671B92"/>
    <w:rsid w:val="0067648F"/>
    <w:rsid w:val="0068034A"/>
    <w:rsid w:val="006961DE"/>
    <w:rsid w:val="006A3C4A"/>
    <w:rsid w:val="006B06C6"/>
    <w:rsid w:val="006B49BC"/>
    <w:rsid w:val="006C14F4"/>
    <w:rsid w:val="006C33FA"/>
    <w:rsid w:val="006C6EC2"/>
    <w:rsid w:val="006D3FD4"/>
    <w:rsid w:val="006E74E7"/>
    <w:rsid w:val="006F0DA4"/>
    <w:rsid w:val="006F1678"/>
    <w:rsid w:val="006F4635"/>
    <w:rsid w:val="006F5D25"/>
    <w:rsid w:val="006F6E9B"/>
    <w:rsid w:val="00701512"/>
    <w:rsid w:val="00702833"/>
    <w:rsid w:val="007070A9"/>
    <w:rsid w:val="00710487"/>
    <w:rsid w:val="00714426"/>
    <w:rsid w:val="00717C98"/>
    <w:rsid w:val="00717D2C"/>
    <w:rsid w:val="00722867"/>
    <w:rsid w:val="00726880"/>
    <w:rsid w:val="00731CC6"/>
    <w:rsid w:val="00733B05"/>
    <w:rsid w:val="00741C84"/>
    <w:rsid w:val="0074505D"/>
    <w:rsid w:val="00746FC1"/>
    <w:rsid w:val="007567ED"/>
    <w:rsid w:val="00757F47"/>
    <w:rsid w:val="007669D3"/>
    <w:rsid w:val="007675D8"/>
    <w:rsid w:val="00770E90"/>
    <w:rsid w:val="007748C9"/>
    <w:rsid w:val="007755CC"/>
    <w:rsid w:val="00786FAB"/>
    <w:rsid w:val="00790726"/>
    <w:rsid w:val="0079673D"/>
    <w:rsid w:val="007A1E01"/>
    <w:rsid w:val="007B05DC"/>
    <w:rsid w:val="007B0B1A"/>
    <w:rsid w:val="007C0E1D"/>
    <w:rsid w:val="007C1C14"/>
    <w:rsid w:val="007C25AA"/>
    <w:rsid w:val="007C33B8"/>
    <w:rsid w:val="007C5664"/>
    <w:rsid w:val="007C585C"/>
    <w:rsid w:val="007C7FFC"/>
    <w:rsid w:val="007D1E52"/>
    <w:rsid w:val="007D78E8"/>
    <w:rsid w:val="007F2E3E"/>
    <w:rsid w:val="00801FBD"/>
    <w:rsid w:val="00817ECC"/>
    <w:rsid w:val="00821A4D"/>
    <w:rsid w:val="00830510"/>
    <w:rsid w:val="00842112"/>
    <w:rsid w:val="00844AE5"/>
    <w:rsid w:val="00846A0C"/>
    <w:rsid w:val="008766AF"/>
    <w:rsid w:val="00882CD6"/>
    <w:rsid w:val="00883EA3"/>
    <w:rsid w:val="0088665C"/>
    <w:rsid w:val="008900F9"/>
    <w:rsid w:val="008A28F1"/>
    <w:rsid w:val="008A61F4"/>
    <w:rsid w:val="008A694B"/>
    <w:rsid w:val="008B0BF1"/>
    <w:rsid w:val="008B501C"/>
    <w:rsid w:val="008C04E6"/>
    <w:rsid w:val="008C66CA"/>
    <w:rsid w:val="008D24F7"/>
    <w:rsid w:val="008D621C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06E9A"/>
    <w:rsid w:val="0091465B"/>
    <w:rsid w:val="00914AA8"/>
    <w:rsid w:val="0091508D"/>
    <w:rsid w:val="00915C38"/>
    <w:rsid w:val="009175EF"/>
    <w:rsid w:val="009457AD"/>
    <w:rsid w:val="009461DB"/>
    <w:rsid w:val="0094649F"/>
    <w:rsid w:val="009521F0"/>
    <w:rsid w:val="00952777"/>
    <w:rsid w:val="00956597"/>
    <w:rsid w:val="0095739F"/>
    <w:rsid w:val="00961A7B"/>
    <w:rsid w:val="009652BF"/>
    <w:rsid w:val="00970F4A"/>
    <w:rsid w:val="009760BF"/>
    <w:rsid w:val="00984F50"/>
    <w:rsid w:val="00992A5F"/>
    <w:rsid w:val="00994D34"/>
    <w:rsid w:val="009A2EC6"/>
    <w:rsid w:val="009A7022"/>
    <w:rsid w:val="009B09B0"/>
    <w:rsid w:val="009B0C2F"/>
    <w:rsid w:val="009B5777"/>
    <w:rsid w:val="009C2E2C"/>
    <w:rsid w:val="009C518E"/>
    <w:rsid w:val="009D115E"/>
    <w:rsid w:val="009D1710"/>
    <w:rsid w:val="009E34B0"/>
    <w:rsid w:val="009F2D44"/>
    <w:rsid w:val="009F40B6"/>
    <w:rsid w:val="00A02DFB"/>
    <w:rsid w:val="00A050CF"/>
    <w:rsid w:val="00A13F90"/>
    <w:rsid w:val="00A220E3"/>
    <w:rsid w:val="00A22522"/>
    <w:rsid w:val="00A267A3"/>
    <w:rsid w:val="00A41F8B"/>
    <w:rsid w:val="00A44883"/>
    <w:rsid w:val="00A4586E"/>
    <w:rsid w:val="00A47999"/>
    <w:rsid w:val="00A500AD"/>
    <w:rsid w:val="00A54A97"/>
    <w:rsid w:val="00A576A3"/>
    <w:rsid w:val="00A648D0"/>
    <w:rsid w:val="00A667E6"/>
    <w:rsid w:val="00A72A30"/>
    <w:rsid w:val="00A90A81"/>
    <w:rsid w:val="00A95E47"/>
    <w:rsid w:val="00AA2575"/>
    <w:rsid w:val="00AA3036"/>
    <w:rsid w:val="00AB009C"/>
    <w:rsid w:val="00AB0830"/>
    <w:rsid w:val="00AB17DA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5C58"/>
    <w:rsid w:val="00AD7843"/>
    <w:rsid w:val="00AE3B34"/>
    <w:rsid w:val="00AF13CF"/>
    <w:rsid w:val="00AF1F9A"/>
    <w:rsid w:val="00AF775D"/>
    <w:rsid w:val="00B01B96"/>
    <w:rsid w:val="00B0254F"/>
    <w:rsid w:val="00B04E46"/>
    <w:rsid w:val="00B14D7E"/>
    <w:rsid w:val="00B31390"/>
    <w:rsid w:val="00B33AB0"/>
    <w:rsid w:val="00B33E7E"/>
    <w:rsid w:val="00B42A46"/>
    <w:rsid w:val="00B42D9B"/>
    <w:rsid w:val="00B47CE4"/>
    <w:rsid w:val="00B50D28"/>
    <w:rsid w:val="00B576ED"/>
    <w:rsid w:val="00B621FA"/>
    <w:rsid w:val="00B75C45"/>
    <w:rsid w:val="00B82328"/>
    <w:rsid w:val="00B84857"/>
    <w:rsid w:val="00B86E0B"/>
    <w:rsid w:val="00B927C8"/>
    <w:rsid w:val="00B93B81"/>
    <w:rsid w:val="00B955B1"/>
    <w:rsid w:val="00BA16D4"/>
    <w:rsid w:val="00BA303A"/>
    <w:rsid w:val="00BA7446"/>
    <w:rsid w:val="00BB3980"/>
    <w:rsid w:val="00BC508E"/>
    <w:rsid w:val="00BD36CE"/>
    <w:rsid w:val="00BD668B"/>
    <w:rsid w:val="00BE09C2"/>
    <w:rsid w:val="00BE1FBA"/>
    <w:rsid w:val="00BF245E"/>
    <w:rsid w:val="00BF634A"/>
    <w:rsid w:val="00C12765"/>
    <w:rsid w:val="00C14DD0"/>
    <w:rsid w:val="00C213CA"/>
    <w:rsid w:val="00C25ED1"/>
    <w:rsid w:val="00C33E21"/>
    <w:rsid w:val="00C3673C"/>
    <w:rsid w:val="00C47F50"/>
    <w:rsid w:val="00C50460"/>
    <w:rsid w:val="00C52AD4"/>
    <w:rsid w:val="00C52D34"/>
    <w:rsid w:val="00C60FEB"/>
    <w:rsid w:val="00C63ECD"/>
    <w:rsid w:val="00C6710F"/>
    <w:rsid w:val="00C7326A"/>
    <w:rsid w:val="00C73E72"/>
    <w:rsid w:val="00C771D0"/>
    <w:rsid w:val="00C80A2F"/>
    <w:rsid w:val="00C83FCE"/>
    <w:rsid w:val="00C971D4"/>
    <w:rsid w:val="00C97CA4"/>
    <w:rsid w:val="00C97F4E"/>
    <w:rsid w:val="00CA0187"/>
    <w:rsid w:val="00CA1544"/>
    <w:rsid w:val="00CA4932"/>
    <w:rsid w:val="00CC6828"/>
    <w:rsid w:val="00CE1607"/>
    <w:rsid w:val="00CE6C31"/>
    <w:rsid w:val="00CF325D"/>
    <w:rsid w:val="00CF34E4"/>
    <w:rsid w:val="00CF43EE"/>
    <w:rsid w:val="00CF4808"/>
    <w:rsid w:val="00D034A8"/>
    <w:rsid w:val="00D05266"/>
    <w:rsid w:val="00D073C4"/>
    <w:rsid w:val="00D11625"/>
    <w:rsid w:val="00D11768"/>
    <w:rsid w:val="00D17F27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56762"/>
    <w:rsid w:val="00D61FF8"/>
    <w:rsid w:val="00D64053"/>
    <w:rsid w:val="00D809E7"/>
    <w:rsid w:val="00D861D1"/>
    <w:rsid w:val="00D86B9F"/>
    <w:rsid w:val="00D877E6"/>
    <w:rsid w:val="00D916E6"/>
    <w:rsid w:val="00D95071"/>
    <w:rsid w:val="00DA0412"/>
    <w:rsid w:val="00DA073E"/>
    <w:rsid w:val="00DA4647"/>
    <w:rsid w:val="00DA646A"/>
    <w:rsid w:val="00DB69A1"/>
    <w:rsid w:val="00DB6FB1"/>
    <w:rsid w:val="00DC5914"/>
    <w:rsid w:val="00DD0F55"/>
    <w:rsid w:val="00DD1DD1"/>
    <w:rsid w:val="00DD477F"/>
    <w:rsid w:val="00DD6955"/>
    <w:rsid w:val="00DE16C7"/>
    <w:rsid w:val="00DE348E"/>
    <w:rsid w:val="00DE6A38"/>
    <w:rsid w:val="00DE77C4"/>
    <w:rsid w:val="00DF0B4D"/>
    <w:rsid w:val="00DF2DF9"/>
    <w:rsid w:val="00E04CC1"/>
    <w:rsid w:val="00E07246"/>
    <w:rsid w:val="00E07606"/>
    <w:rsid w:val="00E07617"/>
    <w:rsid w:val="00E230D3"/>
    <w:rsid w:val="00E36655"/>
    <w:rsid w:val="00E374C9"/>
    <w:rsid w:val="00E45AA0"/>
    <w:rsid w:val="00E60EFD"/>
    <w:rsid w:val="00E62739"/>
    <w:rsid w:val="00E62B89"/>
    <w:rsid w:val="00E67068"/>
    <w:rsid w:val="00E711D2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C1F71"/>
    <w:rsid w:val="00EC4F55"/>
    <w:rsid w:val="00EC508A"/>
    <w:rsid w:val="00EC6FB9"/>
    <w:rsid w:val="00ED53CB"/>
    <w:rsid w:val="00EE744B"/>
    <w:rsid w:val="00EE794D"/>
    <w:rsid w:val="00EF5C22"/>
    <w:rsid w:val="00F01BB8"/>
    <w:rsid w:val="00F02613"/>
    <w:rsid w:val="00F04651"/>
    <w:rsid w:val="00F07C83"/>
    <w:rsid w:val="00F10C07"/>
    <w:rsid w:val="00F16A33"/>
    <w:rsid w:val="00F2159A"/>
    <w:rsid w:val="00F22580"/>
    <w:rsid w:val="00F24CB9"/>
    <w:rsid w:val="00F25868"/>
    <w:rsid w:val="00F25BCF"/>
    <w:rsid w:val="00F3434E"/>
    <w:rsid w:val="00F35C4C"/>
    <w:rsid w:val="00F45ADB"/>
    <w:rsid w:val="00F47ED0"/>
    <w:rsid w:val="00F545DD"/>
    <w:rsid w:val="00F60775"/>
    <w:rsid w:val="00F64C2E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B4CDC"/>
    <w:rsid w:val="00FB557B"/>
    <w:rsid w:val="00FC1DC2"/>
    <w:rsid w:val="00FC2716"/>
    <w:rsid w:val="00FC51B0"/>
    <w:rsid w:val="00FD2339"/>
    <w:rsid w:val="00FE230E"/>
    <w:rsid w:val="00FE23BD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8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lan.blaha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3</Pages>
  <Words>356</Words>
  <Characters>2436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2787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2024-03-05T06:26:00Z</dcterms:created>
  <dcterms:modified xsi:type="dcterms:W3CDTF">2024-03-05T06:26:00Z</dcterms:modified>
</cp:coreProperties>
</file>